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06EA36" w14:textId="77777777" w:rsidR="00CB7D94" w:rsidRDefault="00CB7D94" w:rsidP="00CB6158">
      <w:pPr>
        <w:pStyle w:val="Datumoben"/>
        <w:spacing w:after="300"/>
        <w:rPr>
          <w:noProof/>
        </w:rPr>
      </w:pPr>
    </w:p>
    <w:p w14:paraId="014114C1" w14:textId="2C01D378" w:rsidR="007B024B" w:rsidRPr="006E62FC" w:rsidRDefault="00F32A19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3" behindDoc="0" locked="0" layoutInCell="1" allowOverlap="1" wp14:anchorId="1C19487B" wp14:editId="10FE4F55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221796726" name="Textfeld 221796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D0D2A8" w14:textId="77777777" w:rsidR="00F32A19" w:rsidRPr="007147AC" w:rsidRDefault="00F32A1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Products &amp; 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19487B" id="_x0000_t202" coordsize="21600,21600" o:spt="202" path="m,l,21600r21600,l21600,xe">
                <v:stroke joinstyle="miter"/>
                <v:path gradientshapeok="t" o:connecttype="rect"/>
              </v:shapetype>
              <v:shape id="Textfeld 221796726" o:spid="_x0000_s1026" type="#_x0000_t202" style="position:absolute;margin-left:0;margin-top:-43.1pt;width:269.9pt;height:22.7pt;z-index:2516664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NEEQIAACM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" filled="f" stroked="f" strokeweight=".5pt">
                <v:textbox inset="0,0,0,0">
                  <w:txbxContent>
                    <w:p w14:paraId="68D0D2A8" w14:textId="77777777" w:rsidR="00F32A19" w:rsidRPr="007147AC" w:rsidRDefault="00F32A1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Products &amp; Services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>Oktober</w:t>
      </w:r>
      <w:r>
        <w:rPr>
          <w:noProof/>
        </w:rPr>
        <w:t xml:space="preserve"> </w:t>
      </w:r>
      <w:r w:rsidR="007B024B" w:rsidRPr="006E62FC">
        <w:rPr>
          <w:rStyle w:val="Formatvorlage14"/>
          <w:sz w:val="20"/>
        </w:rPr>
        <w:t>202</w:t>
      </w:r>
      <w:r w:rsidR="00223220">
        <w:rPr>
          <w:rStyle w:val="Formatvorlage14"/>
          <w:sz w:val="20"/>
        </w:rPr>
        <w:t>4</w:t>
      </w:r>
    </w:p>
    <w:p w14:paraId="60790DA9" w14:textId="76883D50" w:rsidR="00EB41C2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 w:rsidRPr="00223220">
        <w:rPr>
          <w:rStyle w:val="Formatvorlage14"/>
          <w:b/>
          <w:bCs/>
          <w:color w:val="4D4D4D" w:themeColor="accent3"/>
          <w:sz w:val="48"/>
          <w:szCs w:val="48"/>
        </w:rPr>
        <w:t xml:space="preserve">VITA VIONIC </w:t>
      </w:r>
      <w:r w:rsidR="00C5156A">
        <w:rPr>
          <w:rStyle w:val="Formatvorlage14"/>
          <w:b/>
          <w:bCs/>
          <w:color w:val="4D4D4D" w:themeColor="accent3"/>
          <w:sz w:val="48"/>
          <w:szCs w:val="48"/>
        </w:rPr>
        <w:t>DENT DISC</w:t>
      </w:r>
      <w:r>
        <w:rPr>
          <w:rStyle w:val="Formatvorlage14"/>
          <w:b/>
          <w:bCs/>
          <w:color w:val="4D4D4D" w:themeColor="accent3"/>
          <w:sz w:val="48"/>
          <w:szCs w:val="48"/>
        </w:rPr>
        <w:t>:</w:t>
      </w:r>
      <w:r w:rsidR="00A55DB6">
        <w:rPr>
          <w:rStyle w:val="Formatvorlage14"/>
          <w:b/>
          <w:bCs/>
          <w:color w:val="4D4D4D" w:themeColor="accent3"/>
          <w:sz w:val="48"/>
          <w:szCs w:val="48"/>
        </w:rPr>
        <w:t xml:space="preserve"> </w:t>
      </w:r>
      <w:r w:rsidRPr="00223220">
        <w:rPr>
          <w:rStyle w:val="Formatvorlage14"/>
          <w:b/>
          <w:bCs/>
          <w:color w:val="4D4D4D" w:themeColor="accent3"/>
          <w:sz w:val="48"/>
          <w:szCs w:val="48"/>
        </w:rPr>
        <w:t>Das nächste Level für die digitale Prothese mit noch mehr Wahlfreiheit.</w:t>
      </w:r>
    </w:p>
    <w:p w14:paraId="4472F33B" w14:textId="77777777" w:rsidR="00223220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</w:p>
    <w:p w14:paraId="4667FAE6" w14:textId="56C92B8E" w:rsidR="00223220" w:rsidRDefault="00223220" w:rsidP="00223220">
      <w:pPr>
        <w:spacing w:after="120" w:line="360" w:lineRule="auto"/>
        <w:rPr>
          <w:rFonts w:cs="Arial"/>
          <w:sz w:val="24"/>
          <w:szCs w:val="24"/>
        </w:rPr>
      </w:pPr>
      <w:r w:rsidRPr="00223220">
        <w:rPr>
          <w:rFonts w:cs="Arial"/>
          <w:sz w:val="24"/>
          <w:szCs w:val="24"/>
        </w:rPr>
        <w:t xml:space="preserve">Höchste Qualität </w:t>
      </w:r>
      <w:proofErr w:type="spellStart"/>
      <w:r w:rsidRPr="00223220">
        <w:rPr>
          <w:rFonts w:cs="Arial"/>
          <w:sz w:val="24"/>
          <w:szCs w:val="24"/>
        </w:rPr>
        <w:t>made</w:t>
      </w:r>
      <w:proofErr w:type="spellEnd"/>
      <w:r w:rsidRPr="00223220">
        <w:rPr>
          <w:rFonts w:cs="Arial"/>
          <w:sz w:val="24"/>
          <w:szCs w:val="24"/>
        </w:rPr>
        <w:t xml:space="preserve"> in Germany: Seit 100 Jahren bietet die </w:t>
      </w:r>
      <w:proofErr w:type="gramStart"/>
      <w:r w:rsidRPr="00223220">
        <w:rPr>
          <w:rFonts w:cs="Arial"/>
          <w:sz w:val="24"/>
          <w:szCs w:val="24"/>
        </w:rPr>
        <w:t>VITA Zahnfabrik</w:t>
      </w:r>
      <w:proofErr w:type="gramEnd"/>
      <w:r w:rsidRPr="00223220">
        <w:rPr>
          <w:rFonts w:cs="Arial"/>
          <w:sz w:val="24"/>
          <w:szCs w:val="24"/>
        </w:rPr>
        <w:t xml:space="preserve"> herausragende Produkte für die Zahnprothetik. VITA begleitet die Kunden auch auf dem Weg zur digitalen Prothese – mit Top Qualität, -Ästhetik und einem Mehr an Effizienz und Flexibilität.</w:t>
      </w:r>
      <w:r w:rsidR="00C5156A">
        <w:rPr>
          <w:rFonts w:cs="Arial"/>
          <w:sz w:val="24"/>
          <w:szCs w:val="24"/>
        </w:rPr>
        <w:t xml:space="preserve"> Deshalb wird das Produktportfolio von VITA VIONIC DENT DISC </w:t>
      </w:r>
      <w:proofErr w:type="spellStart"/>
      <w:r w:rsidR="00C5156A">
        <w:rPr>
          <w:rFonts w:cs="Arial"/>
          <w:sz w:val="24"/>
          <w:szCs w:val="24"/>
        </w:rPr>
        <w:t>multiColor</w:t>
      </w:r>
      <w:proofErr w:type="spellEnd"/>
      <w:r w:rsidR="00C5156A">
        <w:rPr>
          <w:rFonts w:cs="Arial"/>
          <w:sz w:val="24"/>
          <w:szCs w:val="24"/>
        </w:rPr>
        <w:t xml:space="preserve"> um weitere fünf VITA </w:t>
      </w:r>
      <w:proofErr w:type="spellStart"/>
      <w:r w:rsidR="00C5156A">
        <w:rPr>
          <w:rFonts w:cs="Arial"/>
          <w:sz w:val="24"/>
          <w:szCs w:val="24"/>
        </w:rPr>
        <w:t>classical</w:t>
      </w:r>
      <w:proofErr w:type="spellEnd"/>
      <w:r w:rsidR="00C5156A">
        <w:rPr>
          <w:rFonts w:cs="Arial"/>
          <w:sz w:val="24"/>
          <w:szCs w:val="24"/>
        </w:rPr>
        <w:t xml:space="preserve"> A1 - D4 inkl. einer Bleach-Farbe erweitert. </w:t>
      </w:r>
    </w:p>
    <w:p w14:paraId="52B3EAE2" w14:textId="77777777" w:rsidR="00223220" w:rsidRDefault="00223220" w:rsidP="00223220">
      <w:pPr>
        <w:spacing w:after="120" w:line="360" w:lineRule="auto"/>
        <w:rPr>
          <w:rFonts w:cs="Arial"/>
          <w:sz w:val="24"/>
          <w:szCs w:val="24"/>
        </w:rPr>
      </w:pPr>
    </w:p>
    <w:p w14:paraId="024FFD1D" w14:textId="2F72E380" w:rsidR="00223220" w:rsidRPr="00223220" w:rsidRDefault="00223220" w:rsidP="00223220">
      <w:pPr>
        <w:spacing w:after="120" w:line="360" w:lineRule="auto"/>
        <w:rPr>
          <w:rFonts w:cs="Arial"/>
        </w:rPr>
      </w:pPr>
      <w:r w:rsidRPr="00223220">
        <w:rPr>
          <w:rFonts w:cs="Arial"/>
          <w:b/>
          <w:bCs/>
          <w:color w:val="DC0064" w:themeColor="accent1"/>
        </w:rPr>
        <w:t>Integrierter Farbverlauf mit noch größerer Farbauswahl</w:t>
      </w:r>
      <w:r w:rsidR="00B4069C" w:rsidRPr="00711BEA">
        <w:rPr>
          <w:rFonts w:cs="Arial"/>
          <w:b/>
          <w:bCs/>
          <w:color w:val="DC0064" w:themeColor="accent1"/>
        </w:rPr>
        <w:br/>
      </w:r>
      <w:r w:rsidRPr="00223220">
        <w:rPr>
          <w:rFonts w:cs="Arial"/>
        </w:rPr>
        <w:t xml:space="preserve">Die VITA VIONIC DENT DISC </w:t>
      </w:r>
      <w:proofErr w:type="spellStart"/>
      <w:r w:rsidRPr="00223220">
        <w:rPr>
          <w:rFonts w:cs="Arial"/>
        </w:rPr>
        <w:t>multiColor</w:t>
      </w:r>
      <w:proofErr w:type="spellEnd"/>
      <w:r w:rsidRPr="00223220">
        <w:rPr>
          <w:rFonts w:cs="Arial"/>
        </w:rPr>
        <w:t xml:space="preserve"> bildet durch den Farbverlauf über 4 chromatische Intensitätsstufen den natürliche</w:t>
      </w:r>
      <w:r w:rsidR="006F3878">
        <w:rPr>
          <w:rFonts w:cs="Arial"/>
        </w:rPr>
        <w:t>n</w:t>
      </w:r>
      <w:r w:rsidRPr="00223220">
        <w:rPr>
          <w:rFonts w:cs="Arial"/>
        </w:rPr>
        <w:t xml:space="preserve"> Zahn nach. Die überzeugende Ästhetik kommt dank der guten Polierbarkeit sofort zur Geltung. </w:t>
      </w:r>
    </w:p>
    <w:p w14:paraId="7C5FE2AD" w14:textId="31D827B5" w:rsidR="00B4069C" w:rsidRDefault="00223220" w:rsidP="00223220">
      <w:pPr>
        <w:spacing w:after="120" w:line="360" w:lineRule="auto"/>
        <w:rPr>
          <w:rFonts w:cs="Arial"/>
        </w:rPr>
      </w:pPr>
      <w:r w:rsidRPr="00223220">
        <w:rPr>
          <w:rFonts w:cs="Arial"/>
        </w:rPr>
        <w:t xml:space="preserve">Für noch mehr Wahlfreiheit wird die VITA VIONIC DENT DISC </w:t>
      </w:r>
      <w:proofErr w:type="spellStart"/>
      <w:r w:rsidRPr="00223220">
        <w:rPr>
          <w:rFonts w:cs="Arial"/>
        </w:rPr>
        <w:t>multiColor</w:t>
      </w:r>
      <w:proofErr w:type="spellEnd"/>
      <w:r w:rsidRPr="00223220">
        <w:rPr>
          <w:rFonts w:cs="Arial"/>
        </w:rPr>
        <w:t xml:space="preserve"> </w:t>
      </w:r>
      <w:r w:rsidR="00F32A19">
        <w:rPr>
          <w:rFonts w:cs="Arial"/>
        </w:rPr>
        <w:t>seit</w:t>
      </w:r>
      <w:r w:rsidR="00F32A19" w:rsidRPr="00223220">
        <w:rPr>
          <w:rFonts w:cs="Arial"/>
        </w:rPr>
        <w:t xml:space="preserve"> </w:t>
      </w:r>
      <w:r w:rsidR="00FA43AA">
        <w:rPr>
          <w:rFonts w:cs="Arial"/>
        </w:rPr>
        <w:t xml:space="preserve">Juli </w:t>
      </w:r>
      <w:r w:rsidRPr="00223220">
        <w:rPr>
          <w:rFonts w:cs="Arial"/>
        </w:rPr>
        <w:t xml:space="preserve">in </w:t>
      </w:r>
      <w:r w:rsidR="00C5156A">
        <w:rPr>
          <w:rFonts w:cs="Arial"/>
        </w:rPr>
        <w:t>fünf</w:t>
      </w:r>
      <w:r>
        <w:rPr>
          <w:rFonts w:cs="Arial"/>
        </w:rPr>
        <w:t xml:space="preserve"> </w:t>
      </w:r>
      <w:r w:rsidRPr="00223220">
        <w:rPr>
          <w:rFonts w:cs="Arial"/>
        </w:rPr>
        <w:t xml:space="preserve">weiteren Farben und damit 12 VITA </w:t>
      </w:r>
      <w:proofErr w:type="spellStart"/>
      <w:r w:rsidRPr="00223220">
        <w:rPr>
          <w:rFonts w:cs="Arial"/>
        </w:rPr>
        <w:t>classical</w:t>
      </w:r>
      <w:proofErr w:type="spellEnd"/>
      <w:r w:rsidRPr="00223220">
        <w:rPr>
          <w:rFonts w:cs="Arial"/>
        </w:rPr>
        <w:t xml:space="preserve"> </w:t>
      </w:r>
      <w:r w:rsidR="00C5156A">
        <w:rPr>
          <w:rFonts w:cs="Arial"/>
        </w:rPr>
        <w:t xml:space="preserve">A1 – D4 </w:t>
      </w:r>
      <w:r w:rsidRPr="00223220">
        <w:rPr>
          <w:rFonts w:cs="Arial"/>
        </w:rPr>
        <w:t>Farben inkl. einer Bleach</w:t>
      </w:r>
      <w:r w:rsidR="00C5156A">
        <w:rPr>
          <w:rFonts w:cs="Arial"/>
        </w:rPr>
        <w:t>-</w:t>
      </w:r>
      <w:r w:rsidRPr="00223220">
        <w:rPr>
          <w:rFonts w:cs="Arial"/>
        </w:rPr>
        <w:t>Farbe (0M1, A1, A2, A3, A3.5, B1, B2, B3, C2, C3, D2, D3) erhältlich sein.</w:t>
      </w:r>
    </w:p>
    <w:p w14:paraId="3BB831F7" w14:textId="77777777" w:rsidR="00223220" w:rsidRDefault="00223220" w:rsidP="00217583">
      <w:pPr>
        <w:spacing w:after="120" w:line="360" w:lineRule="auto"/>
        <w:rPr>
          <w:rFonts w:cs="Arial"/>
          <w:b/>
          <w:bCs/>
          <w:color w:val="DC0064" w:themeColor="accent1"/>
        </w:rPr>
      </w:pPr>
      <w:r w:rsidRPr="00223220">
        <w:rPr>
          <w:rFonts w:cs="Arial"/>
          <w:b/>
          <w:bCs/>
          <w:color w:val="DC0064" w:themeColor="accent1"/>
        </w:rPr>
        <w:t xml:space="preserve">Vielfältige Möglichkeiten </w:t>
      </w:r>
    </w:p>
    <w:p w14:paraId="195E12F5" w14:textId="77777777" w:rsidR="00223220" w:rsidRPr="00223220" w:rsidRDefault="00223220" w:rsidP="00223220">
      <w:pPr>
        <w:spacing w:after="120" w:line="360" w:lineRule="auto"/>
        <w:rPr>
          <w:rFonts w:cs="Arial"/>
        </w:rPr>
      </w:pPr>
      <w:r w:rsidRPr="00223220">
        <w:rPr>
          <w:rFonts w:cs="Arial"/>
        </w:rPr>
        <w:t xml:space="preserve">Die multichromatische Ronde aus der bewährten VITA MRP (Microfiller </w:t>
      </w:r>
      <w:proofErr w:type="spellStart"/>
      <w:r w:rsidRPr="00223220">
        <w:rPr>
          <w:rFonts w:cs="Arial"/>
        </w:rPr>
        <w:t>Reinforced</w:t>
      </w:r>
      <w:proofErr w:type="spellEnd"/>
      <w:r w:rsidRPr="00223220">
        <w:rPr>
          <w:rFonts w:cs="Arial"/>
        </w:rPr>
        <w:t xml:space="preserve"> Polymermatrix) </w:t>
      </w:r>
      <w:proofErr w:type="spellStart"/>
      <w:r w:rsidRPr="00223220">
        <w:rPr>
          <w:rFonts w:cs="Arial"/>
        </w:rPr>
        <w:t>Kompositrezeptur</w:t>
      </w:r>
      <w:proofErr w:type="spellEnd"/>
      <w:r w:rsidRPr="00223220">
        <w:rPr>
          <w:rFonts w:cs="Arial"/>
        </w:rPr>
        <w:t xml:space="preserve"> bietet für die herausnehmbare Prothetik die gewohnte Qualität und Ästhetik von </w:t>
      </w:r>
      <w:proofErr w:type="gramStart"/>
      <w:r w:rsidRPr="00223220">
        <w:rPr>
          <w:rFonts w:cs="Arial"/>
        </w:rPr>
        <w:t>VITA Premiumzähnen</w:t>
      </w:r>
      <w:proofErr w:type="gramEnd"/>
      <w:r w:rsidRPr="00223220">
        <w:rPr>
          <w:rFonts w:cs="Arial"/>
        </w:rPr>
        <w:t>, die patientengerecht und passgenau in der Konstruktionssoftware entstehen.</w:t>
      </w:r>
    </w:p>
    <w:p w14:paraId="37130771" w14:textId="77777777" w:rsidR="00223220" w:rsidRDefault="00223220" w:rsidP="00223220">
      <w:pPr>
        <w:spacing w:after="120" w:line="360" w:lineRule="auto"/>
        <w:rPr>
          <w:rFonts w:cs="Arial"/>
        </w:rPr>
      </w:pPr>
      <w:r w:rsidRPr="00223220">
        <w:rPr>
          <w:rFonts w:cs="Arial"/>
        </w:rPr>
        <w:t>Die Möglichkeiten der DISC reichen weit über die Herstellung von einer klassischen Vollprothese hinaus. Klammerprothesen, Stegprothesen und auch herausnehmbare Versorgungen auf Mini-Implantaten sind problemlos möglich.</w:t>
      </w:r>
    </w:p>
    <w:p w14:paraId="5CE9713B" w14:textId="6EA9DBBA" w:rsidR="003A2805" w:rsidRPr="00C239F2" w:rsidRDefault="003A2805" w:rsidP="003A2805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lastRenderedPageBreak/>
        <w:t xml:space="preserve">Mehr zu </w:t>
      </w:r>
      <w:r w:rsidR="00223220">
        <w:rPr>
          <w:rFonts w:cs="Arial"/>
          <w:b/>
          <w:bCs/>
          <w:color w:val="DC0064" w:themeColor="accent1"/>
        </w:rPr>
        <w:t>VITA VIONIC DENT DISC</w:t>
      </w:r>
      <w:r w:rsidR="00E2299C">
        <w:rPr>
          <w:rFonts w:cs="Arial"/>
          <w:b/>
          <w:bCs/>
          <w:color w:val="DC0064" w:themeColor="accent1"/>
        </w:rPr>
        <w:t xml:space="preserve"> </w:t>
      </w:r>
      <w:proofErr w:type="spellStart"/>
      <w:r w:rsidR="00E2299C">
        <w:rPr>
          <w:rFonts w:cs="Arial"/>
          <w:b/>
          <w:bCs/>
          <w:color w:val="DC0064" w:themeColor="accent1"/>
        </w:rPr>
        <w:t>multiColor</w:t>
      </w:r>
      <w:proofErr w:type="spellEnd"/>
    </w:p>
    <w:p w14:paraId="100DABED" w14:textId="0BA4B3DB" w:rsidR="00223220" w:rsidRDefault="00223220" w:rsidP="003A2805">
      <w:pPr>
        <w:spacing w:after="120" w:line="360" w:lineRule="auto"/>
        <w:rPr>
          <w:rStyle w:val="Formatvorlage14"/>
          <w:rFonts w:cs="Arial"/>
          <w:sz w:val="20"/>
        </w:rPr>
      </w:pPr>
      <w:r w:rsidRPr="00223220">
        <w:rPr>
          <w:rFonts w:cs="Arial"/>
        </w:rPr>
        <w:t xml:space="preserve">Informationen und Fallberichte hierzu auf </w:t>
      </w:r>
      <w:hyperlink r:id="rId11" w:history="1">
        <w:r w:rsidR="00A55DB6" w:rsidRPr="00AB7EE0">
          <w:rPr>
            <w:rStyle w:val="Hyperlink"/>
            <w:rFonts w:cs="Arial"/>
          </w:rPr>
          <w:t>www.vita-zahnfabrik.com/VIONIC</w:t>
        </w:r>
      </w:hyperlink>
      <w:r w:rsidR="00A55DB6">
        <w:rPr>
          <w:rFonts w:cs="Arial"/>
        </w:rPr>
        <w:t xml:space="preserve"> </w:t>
      </w:r>
      <w:r w:rsidRPr="00223220">
        <w:rPr>
          <w:rStyle w:val="Formatvorlage14"/>
          <w:rFonts w:cs="Arial"/>
          <w:sz w:val="20"/>
        </w:rPr>
        <w:t xml:space="preserve"> </w:t>
      </w:r>
    </w:p>
    <w:p w14:paraId="6C8AB390" w14:textId="61B62490" w:rsidR="00223220" w:rsidRDefault="00A92A69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drawing>
          <wp:inline distT="0" distB="0" distL="0" distR="0" wp14:anchorId="7D888BCF" wp14:editId="3529CFA8">
            <wp:extent cx="3672840" cy="1680538"/>
            <wp:effectExtent l="0" t="0" r="3810" b="0"/>
            <wp:docPr id="1986572170" name="Grafik 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72170" name="Grafik 1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634" cy="168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00744077" w:rsidR="003A2805" w:rsidRPr="009F26FF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 w:rsidRPr="009F26FF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Abb. 1: </w:t>
      </w:r>
      <w:r w:rsidR="009F26FF" w:rsidRPr="009F26FF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VITA VIONIC DENT DISC </w:t>
      </w:r>
      <w:proofErr w:type="spellStart"/>
      <w:r w:rsidR="009F26FF" w:rsidRPr="009F26FF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multiColor</w:t>
      </w:r>
      <w:proofErr w:type="spellEnd"/>
      <w:r w:rsidR="009F26FF" w:rsidRPr="009F26FF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mit noch mehr</w:t>
      </w:r>
      <w:r w:rsidR="009F26FF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Wahlfreiheit</w:t>
      </w:r>
    </w:p>
    <w:p w14:paraId="15A2213C" w14:textId="77777777" w:rsidR="001D64C2" w:rsidRPr="009F26FF" w:rsidRDefault="001D64C2" w:rsidP="001D64C2">
      <w:pPr>
        <w:spacing w:after="480" w:line="360" w:lineRule="auto"/>
        <w:rPr>
          <w:rFonts w:cs="Arial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705FDF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VITA Zahnfabrik H. Rauter GmbH &amp; Co. KG</w:t>
                            </w:r>
                          </w:p>
                          <w:p w14:paraId="3C562144" w14:textId="5728CAEB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Die VITA Zahnfabrik H. Rauter GmbH &amp; Co. KG ist ein in vierter Generation geführtes Familienunternehmen der Dentalbranche mit Sitz in Bad Säckingen, im Süden Deutschlands. VITA entwickelt, produziert und vertreibt </w:t>
                            </w:r>
                            <w:r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seit</w:t>
                            </w:r>
                            <w:r w:rsidR="007739D8"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100 Jahren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innovative und hochwertige Qualitätsprodukte und Versorgungslösungen für die Zahntechnik und Zahnheilkunde. Weltweit arbeiten mehr als 600 Beschäftigte für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Dentalexperten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aus mehr als 125 Ländern bei ihrer täglichen Arbeit. </w:t>
                            </w:r>
                          </w:p>
                          <w:p w14:paraId="73410DEF" w14:textId="11136713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Dieser „</w:t>
                            </w:r>
                            <w:proofErr w:type="spell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</w:t>
                            </w:r>
                            <w:proofErr w:type="spell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match“ ist in Labor und Praxis von der präzisen Zahnfarbbestimmung bis zur fertigen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Restauration und Zementierung erlebbar.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setzt </w:t>
                            </w:r>
                            <w:r w:rsidR="00D53B3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i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hren Weg konsequent fort, mit kontinuierlicher Innovationskraft und hohem Qualitätsanspruch immer bessere Lösungen für eine perfekte Prothetik zu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entwickeln. Hierdurch ermöglicht die VITA Zahnfabrik Menschen Lebensqualität.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 w:rsidRPr="00705FDF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VITA Zahnfabrik H. Rauter GmbH &amp; Co. KG</w:t>
                      </w:r>
                    </w:p>
                    <w:p w14:paraId="3C562144" w14:textId="5728CAEB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Die VITA Zahnfabrik H. Rauter GmbH &amp; Co. KG ist ein in vierter Generation geführtes Familienunternehmen der Dentalbranche mit Sitz in Bad Säckingen, im Süden Deutschlands. VITA entwickelt, produziert und vertreibt </w:t>
                      </w:r>
                      <w:r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seit</w:t>
                      </w:r>
                      <w:r w:rsidR="007739D8"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100 Jahren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innovative und hochwertige Qualitätsprodukte und Versorgungslösungen für die Zahntechnik und Zahnheilkunde. Weltweit arbeiten mehr als 600 Beschäftigte für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Dentalexperten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aus mehr als 125 Ländern bei ihrer täglichen Arbeit. </w:t>
                      </w:r>
                    </w:p>
                    <w:p w14:paraId="73410DEF" w14:textId="11136713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Dieser „</w:t>
                      </w:r>
                      <w:proofErr w:type="spell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</w:t>
                      </w:r>
                      <w:proofErr w:type="spell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match“ ist in Labor und Praxis von der präzisen Zahnfarbbestimmung bis zur fertigen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Restauration und Zementierung erlebbar.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setzt </w:t>
                      </w:r>
                      <w:r w:rsidR="00D53B3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i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hren Weg konsequent fort, mit kontinuierlicher Innovationskraft und hohem Qualitätsanspruch immer bessere Lösungen für eine perfekte Prothetik zu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entwickeln. Hierdurch ermöglicht die VITA Zahnfabrik Menschen Lebensqualität.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537AE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BA96A5" w14:textId="77777777" w:rsidR="00537AEA" w:rsidRDefault="00537AEA" w:rsidP="00604131">
      <w:r>
        <w:separator/>
      </w:r>
    </w:p>
    <w:p w14:paraId="76320244" w14:textId="77777777" w:rsidR="00537AEA" w:rsidRDefault="00537AEA" w:rsidP="00604131"/>
  </w:endnote>
  <w:endnote w:type="continuationSeparator" w:id="0">
    <w:p w14:paraId="1B8D8B9E" w14:textId="77777777" w:rsidR="00537AEA" w:rsidRDefault="00537AEA" w:rsidP="00604131">
      <w:r>
        <w:continuationSeparator/>
      </w:r>
    </w:p>
    <w:p w14:paraId="2031DA7B" w14:textId="77777777" w:rsidR="00537AEA" w:rsidRDefault="00537AEA" w:rsidP="00604131"/>
  </w:endnote>
  <w:endnote w:type="continuationNotice" w:id="1">
    <w:p w14:paraId="5397EB9F" w14:textId="77777777" w:rsidR="00537AEA" w:rsidRDefault="00537AEA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EA50BE" w14:textId="77777777" w:rsidR="00CB7D94" w:rsidRDefault="00CB7D9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</w:t>
                              </w:r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ik</w:t>
                              </w:r>
                              <w:proofErr w:type="gramEnd"/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 +49 7761 562-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</w:t>
                              </w:r>
                              <w:r w:rsidR="007954AE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</w:t>
                        </w:r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ik</w:t>
                        </w:r>
                        <w:proofErr w:type="gramEnd"/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 +49 7761 562-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</w:t>
                        </w:r>
                        <w:r w:rsidR="007954AE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</w:rPr>
      <w:t xml:space="preserve">Seite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66283C7F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Elena Schulz</w:t>
                              </w:r>
                              <w:r w:rsidR="00A0390D"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proofErr w:type="spellStart"/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Telefon</w:t>
                              </w:r>
                              <w:proofErr w:type="spellEnd"/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+49 7761 562-</w:t>
                              </w:r>
                              <w:r w:rsidR="00096850"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e.schulz</w:t>
                              </w:r>
                              <w:r w:rsidR="00017E54" w:rsidRPr="00ED3A1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Elena Schulz</w:t>
                        </w:r>
                        <w:r w:rsidR="00A0390D"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proofErr w:type="spellStart"/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Telefon</w:t>
                        </w:r>
                        <w:proofErr w:type="spellEnd"/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+49 7761 562-</w:t>
                        </w:r>
                        <w:r w:rsidR="00096850"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e.schulz</w:t>
                        </w:r>
                        <w:r w:rsidR="00017E54" w:rsidRPr="00ED3A1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7E667F" w14:textId="77777777" w:rsidR="00537AEA" w:rsidRDefault="00537AEA" w:rsidP="00604131">
      <w:r>
        <w:separator/>
      </w:r>
    </w:p>
    <w:p w14:paraId="202EDAB3" w14:textId="77777777" w:rsidR="00537AEA" w:rsidRDefault="00537AEA" w:rsidP="00604131"/>
  </w:footnote>
  <w:footnote w:type="continuationSeparator" w:id="0">
    <w:p w14:paraId="59431137" w14:textId="77777777" w:rsidR="00537AEA" w:rsidRDefault="00537AEA" w:rsidP="00604131">
      <w:r>
        <w:continuationSeparator/>
      </w:r>
    </w:p>
    <w:p w14:paraId="7CF841E5" w14:textId="77777777" w:rsidR="00537AEA" w:rsidRDefault="00537AEA" w:rsidP="00604131"/>
  </w:footnote>
  <w:footnote w:type="continuationNotice" w:id="1">
    <w:p w14:paraId="65857E18" w14:textId="77777777" w:rsidR="00537AEA" w:rsidRDefault="00537AEA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91F60C" w14:textId="77777777" w:rsidR="00CB7D94" w:rsidRDefault="00CB7D9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 w:rsidRPr="007147AC"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PRESSE</w:t>
                          </w:r>
                          <w:r w:rsidRPr="007147AC"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 INFO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 w:rsidRPr="007147AC"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PRESSE</w:t>
                    </w:r>
                    <w:r w:rsidRPr="007147AC"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 INFO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3220"/>
    <w:rsid w:val="00225521"/>
    <w:rsid w:val="00225AC3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6245E"/>
    <w:rsid w:val="00263C38"/>
    <w:rsid w:val="00263F8F"/>
    <w:rsid w:val="002657E3"/>
    <w:rsid w:val="00265AA3"/>
    <w:rsid w:val="00265D83"/>
    <w:rsid w:val="00266949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195F"/>
    <w:rsid w:val="003A2805"/>
    <w:rsid w:val="003A5191"/>
    <w:rsid w:val="003A65BB"/>
    <w:rsid w:val="003A65DA"/>
    <w:rsid w:val="003A70C7"/>
    <w:rsid w:val="003A7B1B"/>
    <w:rsid w:val="003B0D3E"/>
    <w:rsid w:val="003B1CD2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3454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6300"/>
    <w:rsid w:val="0052705E"/>
    <w:rsid w:val="005318CB"/>
    <w:rsid w:val="005350C8"/>
    <w:rsid w:val="00536323"/>
    <w:rsid w:val="00537AEA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0B8E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2EE2"/>
    <w:rsid w:val="006136B7"/>
    <w:rsid w:val="00614A58"/>
    <w:rsid w:val="00615490"/>
    <w:rsid w:val="006160CA"/>
    <w:rsid w:val="006164C7"/>
    <w:rsid w:val="006165B6"/>
    <w:rsid w:val="00616E3B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62E7"/>
    <w:rsid w:val="006C1415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3878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B8"/>
    <w:rsid w:val="00955005"/>
    <w:rsid w:val="00957AF7"/>
    <w:rsid w:val="00957F37"/>
    <w:rsid w:val="00961579"/>
    <w:rsid w:val="009624E0"/>
    <w:rsid w:val="009630BC"/>
    <w:rsid w:val="009636C3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9F26FF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55DB6"/>
    <w:rsid w:val="00A61DFB"/>
    <w:rsid w:val="00A6387D"/>
    <w:rsid w:val="00A638E5"/>
    <w:rsid w:val="00A64861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2A6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087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20121"/>
    <w:rsid w:val="00B2028E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156A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B7D94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30159"/>
    <w:rsid w:val="00D302D8"/>
    <w:rsid w:val="00D30874"/>
    <w:rsid w:val="00D33271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23A1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C186E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299C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A19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43AA"/>
    <w:rsid w:val="00FA500B"/>
    <w:rsid w:val="00FA500E"/>
    <w:rsid w:val="00FA60CC"/>
    <w:rsid w:val="00FA7BF8"/>
    <w:rsid w:val="00FB1BB3"/>
    <w:rsid w:val="00FB3A17"/>
    <w:rsid w:val="00FB61C9"/>
    <w:rsid w:val="00FB6279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09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  <w:lang w:val="it-IT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60CB"/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660CB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309D4"/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Absatz-Standardschriftart"/>
    <w:rsid w:val="001021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zahnfabrik.com/VIONIC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239</Words>
  <Characters>1497</Characters>
  <Application>Microsoft Office Word</Application>
  <DocSecurity>0</DocSecurity>
  <Lines>32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107</cp:revision>
  <cp:lastPrinted>2023-06-26T10:19:00Z</cp:lastPrinted>
  <dcterms:created xsi:type="dcterms:W3CDTF">2023-12-11T11:22:00Z</dcterms:created>
  <dcterms:modified xsi:type="dcterms:W3CDTF">2024-10-09T08:37:00Z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